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97" w:rsidRDefault="007A6897" w:rsidP="007A6897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A6897">
        <w:rPr>
          <w:rFonts w:ascii="Corbel" w:hAnsi="Corbel"/>
          <w:iCs/>
          <w:smallCaps/>
          <w:sz w:val="24"/>
          <w:szCs w:val="24"/>
        </w:rPr>
        <w:t>2025</w:t>
      </w:r>
      <w:r w:rsidR="003D4CEF">
        <w:rPr>
          <w:rFonts w:ascii="Corbel" w:hAnsi="Corbel"/>
          <w:iCs/>
          <w:smallCaps/>
          <w:sz w:val="24"/>
          <w:szCs w:val="24"/>
        </w:rPr>
        <w:t>-202</w:t>
      </w:r>
      <w:r w:rsidR="007A6897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577BED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B196D">
        <w:rPr>
          <w:rFonts w:ascii="Corbel" w:hAnsi="Corbel"/>
          <w:sz w:val="20"/>
          <w:szCs w:val="20"/>
        </w:rPr>
        <w:t>202</w:t>
      </w:r>
      <w:r w:rsidR="007A6897">
        <w:rPr>
          <w:rFonts w:ascii="Corbel" w:hAnsi="Corbel"/>
          <w:sz w:val="20"/>
          <w:szCs w:val="20"/>
        </w:rPr>
        <w:t>5</w:t>
      </w:r>
      <w:r w:rsidR="00DB196D">
        <w:rPr>
          <w:rFonts w:ascii="Corbel" w:hAnsi="Corbel"/>
          <w:sz w:val="20"/>
          <w:szCs w:val="20"/>
        </w:rPr>
        <w:t>/202</w:t>
      </w:r>
      <w:r w:rsidR="007A6897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27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pomocy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A68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6B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3272C">
              <w:rPr>
                <w:rFonts w:ascii="Corbel" w:hAnsi="Corbel"/>
                <w:b w:val="0"/>
                <w:sz w:val="24"/>
                <w:szCs w:val="24"/>
              </w:rPr>
              <w:t xml:space="preserve"> rok, 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77B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05A80" w:rsidRDefault="00605A80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605A80">
        <w:rPr>
          <w:rFonts w:ascii="Corbel" w:eastAsia="MS Gothic" w:hAnsi="Corbel" w:cs="MS Gothic"/>
          <w:szCs w:val="24"/>
          <w:u w:val="single"/>
        </w:rPr>
        <w:t>x</w:t>
      </w:r>
      <w:r w:rsidR="0085747A" w:rsidRPr="00605A80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605A80" w:rsidP="00605A80">
      <w:pPr>
        <w:pStyle w:val="Punktygwne"/>
        <w:tabs>
          <w:tab w:val="left" w:pos="2025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9624D">
        <w:rPr>
          <w:rFonts w:ascii="Corbel" w:hAnsi="Corbel"/>
          <w:smallCaps w:val="0"/>
          <w:szCs w:val="24"/>
        </w:rPr>
        <w:t xml:space="preserve"> (z toku)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A049C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A049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polityki społecznej oraz pomocy społecznej i podstawowych pojęć związanych z zjawiskiem wykluczenia społecznego.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 Zapoznanie studentów z  teoriami, modelami i koncepcjami pomocy społecznej.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9938F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09624D" w:rsidRDefault="0085747A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9624D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09624D" w:rsidP="00E473A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>yjaśni</w:t>
            </w:r>
            <w:r w:rsidR="00E473AF">
              <w:rPr>
                <w:rFonts w:ascii="Corbel" w:hAnsi="Corbel"/>
                <w:b w:val="0"/>
                <w:smallCaps w:val="0"/>
                <w:szCs w:val="24"/>
              </w:rPr>
              <w:t xml:space="preserve"> definicję, rolę i zadania polityki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społecznej oraz pomocy społecznej, w tym zachodzące między nimi relacje. </w:t>
            </w:r>
          </w:p>
        </w:tc>
        <w:tc>
          <w:tcPr>
            <w:tcW w:w="1873" w:type="dxa"/>
          </w:tcPr>
          <w:p w:rsidR="009938FF" w:rsidRDefault="00F51730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2F714D" w:rsidRPr="004B09E3" w:rsidRDefault="002F714D" w:rsidP="00BA51A4">
            <w:pPr>
              <w:spacing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DB196D" w:rsidRPr="004B09E3" w:rsidRDefault="00DB196D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9938FF" w:rsidRDefault="000F4ECF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53770E" w:rsidRPr="004B09E3" w:rsidRDefault="0053770E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09624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4169A9" w:rsidRDefault="000F4ECF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F51730">
        <w:trPr>
          <w:trHeight w:val="298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awa regulujące funkcjonowanie pomocy społecznej w Polsce.</w:t>
            </w:r>
          </w:p>
        </w:tc>
        <w:tc>
          <w:tcPr>
            <w:tcW w:w="1873" w:type="dxa"/>
          </w:tcPr>
          <w:p w:rsidR="00A166CD" w:rsidRDefault="004169A9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09624D" w:rsidP="0057791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otrafi przygotować projekty działań resocjalizacyjnych, uwzgledniających zadania realizowane również w obszarze pomocy społecznej oraz przewiduje skutki takich działań </w:t>
            </w:r>
          </w:p>
        </w:tc>
        <w:tc>
          <w:tcPr>
            <w:tcW w:w="1873" w:type="dxa"/>
          </w:tcPr>
          <w:p w:rsidR="009938FF" w:rsidRDefault="0057791D" w:rsidP="00BA51A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4B09E3" w:rsidRPr="004B09E3" w:rsidRDefault="004B09E3" w:rsidP="00BA51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577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uzależnianiach i przemocy. 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osobami długotrwale bezrobotnymi.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57791D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resocjalizacyjnymi.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7791D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C542A5" w:rsidP="005779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 xml:space="preserve">tywna ocena z 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577B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A9161D" w:rsidRPr="00A9161D" w:rsidRDefault="00A9161D" w:rsidP="00A916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kolokwium:</w:t>
            </w:r>
            <w:r w:rsidR="00577BE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="00574BC8">
              <w:rPr>
                <w:rFonts w:ascii="Corbel" w:hAnsi="Corbel"/>
                <w:sz w:val="24"/>
                <w:szCs w:val="24"/>
              </w:rPr>
              <w:t>najomość treści kształcenia powy</w:t>
            </w:r>
            <w:r>
              <w:rPr>
                <w:rFonts w:ascii="Corbel" w:hAnsi="Corbel"/>
                <w:sz w:val="24"/>
                <w:szCs w:val="24"/>
              </w:rPr>
              <w:t>żej 50%</w:t>
            </w:r>
            <w:r w:rsidR="00574BC8">
              <w:rPr>
                <w:rFonts w:ascii="Corbel" w:hAnsi="Corbe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011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A51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70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2F714D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096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09624D" w:rsidRPr="009C54AE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2F71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9624D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9624D" w:rsidRPr="009C54AE" w:rsidRDefault="000962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B2159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B215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BA51A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A51A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BA51A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77BED" w:rsidRDefault="00577B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577BED" w:rsidRDefault="00577B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Krzyszkowski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Zdebska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(red),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Pomoc społeczna. Idea – rozwój – instytucje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2022.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2159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Męcina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Głąbicka K.,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uchodźcami, emigrantami w środowisku lokalnym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Kołaczkowski B., Ratajczak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społeczna. Wybrane instytucje pomocy rodzinie i dziecku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Pomoc postpenitencjarna w sektorze ekonomii społecznej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działaniu. Wybrane zagadnienia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Lublin 2016.</w:t>
            </w:r>
          </w:p>
          <w:p w:rsidR="00BA51A4" w:rsidRPr="0009624D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Rodzina z przemocą jako odbiorca wsparcia asystenta rodziny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Przemoc w rodzinie. Pomoc, interwencja, wsparcie społeczne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Tychy 2016.</w:t>
            </w:r>
          </w:p>
          <w:p w:rsidR="00BA51A4" w:rsidRPr="0009624D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Wiśniewski P.,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Zatrudnienie socjalne. Trwała instytucja w systemie pomocy i wsparcia dla osób zagrożonych wykluczeniem społeczny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m, Janów Lubelski 2015.</w:t>
            </w:r>
          </w:p>
          <w:p w:rsidR="00BA51A4" w:rsidRPr="009C54AE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bezdomnymi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kierunki i tendencje w organizacji i zarządzaniu pomocą społeczną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2013.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długotrwale bezrobotnymi i członkami ich rodzin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  <w:p w:rsidR="0019669F" w:rsidRPr="009C54AE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ielgos-Struck R. (red.),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Pomoc społeczna i jej adresaci : przegląd wybranych strategii pomocowych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Rzeszów 2006. </w:t>
            </w:r>
          </w:p>
        </w:tc>
      </w:tr>
      <w:tr w:rsidR="0085747A" w:rsidRPr="009C54AE" w:rsidTr="00BA51A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A51A4" w:rsidRDefault="00BA51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A51A4" w:rsidRPr="00A055CF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Kita S., Praca socjalna w sytuacjach kryzysowych, Warszawa 2014. </w:t>
            </w:r>
          </w:p>
          <w:p w:rsidR="00BA51A4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Łuszczyńska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Łuczyńs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 M., </w:t>
            </w:r>
            <w:r w:rsidRPr="00A055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socjalna w Polsce.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Wokół wolności i obywatelskości, 2021</w:t>
            </w:r>
          </w:p>
          <w:p w:rsidR="009B55A5" w:rsidRPr="00A055CF" w:rsidRDefault="00BA51A4" w:rsidP="00BA51A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Wilk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Trochę piekła, trochę nieba, czyli Pomoc społeczna od środka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Pruszcz Gdański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7D" w:rsidRDefault="00FC6D7D" w:rsidP="00C16ABF">
      <w:pPr>
        <w:spacing w:after="0" w:line="240" w:lineRule="auto"/>
      </w:pPr>
      <w:r>
        <w:separator/>
      </w:r>
    </w:p>
  </w:endnote>
  <w:endnote w:type="continuationSeparator" w:id="1">
    <w:p w:rsidR="00FC6D7D" w:rsidRDefault="00FC6D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7D" w:rsidRDefault="00FC6D7D" w:rsidP="00C16ABF">
      <w:pPr>
        <w:spacing w:after="0" w:line="240" w:lineRule="auto"/>
      </w:pPr>
      <w:r>
        <w:separator/>
      </w:r>
    </w:p>
  </w:footnote>
  <w:footnote w:type="continuationSeparator" w:id="1">
    <w:p w:rsidR="00FC6D7D" w:rsidRDefault="00FC6D7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24D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1DB1"/>
    <w:rsid w:val="000F4ECF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1E04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50ABC"/>
    <w:rsid w:val="0027167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333"/>
    <w:rsid w:val="002D3375"/>
    <w:rsid w:val="002D711F"/>
    <w:rsid w:val="002D73D4"/>
    <w:rsid w:val="002F02A3"/>
    <w:rsid w:val="002F21F7"/>
    <w:rsid w:val="002F2686"/>
    <w:rsid w:val="002F4ABE"/>
    <w:rsid w:val="002F714D"/>
    <w:rsid w:val="002F7922"/>
    <w:rsid w:val="003018BA"/>
    <w:rsid w:val="0030395F"/>
    <w:rsid w:val="00305C92"/>
    <w:rsid w:val="003151C5"/>
    <w:rsid w:val="003343CF"/>
    <w:rsid w:val="00346FE9"/>
    <w:rsid w:val="0034759A"/>
    <w:rsid w:val="003503F6"/>
    <w:rsid w:val="00353092"/>
    <w:rsid w:val="003530DD"/>
    <w:rsid w:val="00363F78"/>
    <w:rsid w:val="003A0A5B"/>
    <w:rsid w:val="003A1176"/>
    <w:rsid w:val="003C0BAE"/>
    <w:rsid w:val="003D18A9"/>
    <w:rsid w:val="003D4CEF"/>
    <w:rsid w:val="003D6CE2"/>
    <w:rsid w:val="003E1941"/>
    <w:rsid w:val="003E2FE6"/>
    <w:rsid w:val="003E49D5"/>
    <w:rsid w:val="003F2570"/>
    <w:rsid w:val="003F38C0"/>
    <w:rsid w:val="00414E3C"/>
    <w:rsid w:val="004169A9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D5A11"/>
    <w:rsid w:val="004F0EC6"/>
    <w:rsid w:val="004F129E"/>
    <w:rsid w:val="004F1551"/>
    <w:rsid w:val="004F55A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4BC8"/>
    <w:rsid w:val="0057791D"/>
    <w:rsid w:val="00577BED"/>
    <w:rsid w:val="0059484D"/>
    <w:rsid w:val="005A0855"/>
    <w:rsid w:val="005A3196"/>
    <w:rsid w:val="005B2159"/>
    <w:rsid w:val="005C080F"/>
    <w:rsid w:val="005C55E5"/>
    <w:rsid w:val="005C696A"/>
    <w:rsid w:val="005E6E85"/>
    <w:rsid w:val="005F31D2"/>
    <w:rsid w:val="00605A80"/>
    <w:rsid w:val="0061029B"/>
    <w:rsid w:val="00617230"/>
    <w:rsid w:val="00621CE1"/>
    <w:rsid w:val="00627FC9"/>
    <w:rsid w:val="00630EAA"/>
    <w:rsid w:val="00647FA8"/>
    <w:rsid w:val="00650C5F"/>
    <w:rsid w:val="00654934"/>
    <w:rsid w:val="006620D9"/>
    <w:rsid w:val="00671958"/>
    <w:rsid w:val="00675843"/>
    <w:rsid w:val="00696477"/>
    <w:rsid w:val="006A3FA7"/>
    <w:rsid w:val="006B41AF"/>
    <w:rsid w:val="006D050F"/>
    <w:rsid w:val="006D6139"/>
    <w:rsid w:val="006E5D65"/>
    <w:rsid w:val="006F1282"/>
    <w:rsid w:val="006F1FBC"/>
    <w:rsid w:val="006F31E2"/>
    <w:rsid w:val="006F6EFA"/>
    <w:rsid w:val="00706544"/>
    <w:rsid w:val="007072BA"/>
    <w:rsid w:val="0071620A"/>
    <w:rsid w:val="00724677"/>
    <w:rsid w:val="00725459"/>
    <w:rsid w:val="0073272C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897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563"/>
    <w:rsid w:val="00884922"/>
    <w:rsid w:val="00885F64"/>
    <w:rsid w:val="008917F9"/>
    <w:rsid w:val="00896B42"/>
    <w:rsid w:val="008A45F7"/>
    <w:rsid w:val="008C0CC0"/>
    <w:rsid w:val="008C19A9"/>
    <w:rsid w:val="008C379D"/>
    <w:rsid w:val="008C5147"/>
    <w:rsid w:val="008C5359"/>
    <w:rsid w:val="008C5363"/>
    <w:rsid w:val="008D3DFB"/>
    <w:rsid w:val="008D6797"/>
    <w:rsid w:val="008E64F4"/>
    <w:rsid w:val="008F12C9"/>
    <w:rsid w:val="008F6E29"/>
    <w:rsid w:val="00916188"/>
    <w:rsid w:val="00923D7D"/>
    <w:rsid w:val="00931742"/>
    <w:rsid w:val="009335A1"/>
    <w:rsid w:val="009508DF"/>
    <w:rsid w:val="00950DAC"/>
    <w:rsid w:val="00954A07"/>
    <w:rsid w:val="009938FF"/>
    <w:rsid w:val="00997F14"/>
    <w:rsid w:val="009A78D9"/>
    <w:rsid w:val="009B55A5"/>
    <w:rsid w:val="009B5C6D"/>
    <w:rsid w:val="009C1331"/>
    <w:rsid w:val="009C1CBC"/>
    <w:rsid w:val="009C3E31"/>
    <w:rsid w:val="009C54AE"/>
    <w:rsid w:val="009C788E"/>
    <w:rsid w:val="009E07E1"/>
    <w:rsid w:val="009E3B41"/>
    <w:rsid w:val="009F3C5C"/>
    <w:rsid w:val="009F4610"/>
    <w:rsid w:val="00A00ECC"/>
    <w:rsid w:val="00A049CA"/>
    <w:rsid w:val="00A055CF"/>
    <w:rsid w:val="00A155EE"/>
    <w:rsid w:val="00A166CD"/>
    <w:rsid w:val="00A2245B"/>
    <w:rsid w:val="00A245A3"/>
    <w:rsid w:val="00A30110"/>
    <w:rsid w:val="00A36899"/>
    <w:rsid w:val="00A371F6"/>
    <w:rsid w:val="00A43BF6"/>
    <w:rsid w:val="00A53FA5"/>
    <w:rsid w:val="00A54817"/>
    <w:rsid w:val="00A57C03"/>
    <w:rsid w:val="00A601C8"/>
    <w:rsid w:val="00A60799"/>
    <w:rsid w:val="00A84C85"/>
    <w:rsid w:val="00A86535"/>
    <w:rsid w:val="00A9161D"/>
    <w:rsid w:val="00A97DE1"/>
    <w:rsid w:val="00AB053C"/>
    <w:rsid w:val="00AB20C4"/>
    <w:rsid w:val="00AD1146"/>
    <w:rsid w:val="00AD27D3"/>
    <w:rsid w:val="00AD66D6"/>
    <w:rsid w:val="00AE1160"/>
    <w:rsid w:val="00AE203C"/>
    <w:rsid w:val="00AE2E74"/>
    <w:rsid w:val="00AE5FCB"/>
    <w:rsid w:val="00AF2C1E"/>
    <w:rsid w:val="00AF4AC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A51A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196D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473AF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11E"/>
    <w:rsid w:val="00F070AB"/>
    <w:rsid w:val="00F17567"/>
    <w:rsid w:val="00F27A7B"/>
    <w:rsid w:val="00F51730"/>
    <w:rsid w:val="00F526AF"/>
    <w:rsid w:val="00F617C3"/>
    <w:rsid w:val="00F7066B"/>
    <w:rsid w:val="00F83B28"/>
    <w:rsid w:val="00FA46E5"/>
    <w:rsid w:val="00FB7DBA"/>
    <w:rsid w:val="00FC1C25"/>
    <w:rsid w:val="00FC3F45"/>
    <w:rsid w:val="00FC6D7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8063B-0DC2-4D17-B9B4-CC8286E1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173</TotalTime>
  <Pages>4</Pages>
  <Words>990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</cp:revision>
  <cp:lastPrinted>2019-02-06T12:12:00Z</cp:lastPrinted>
  <dcterms:created xsi:type="dcterms:W3CDTF">2022-03-31T16:28:00Z</dcterms:created>
  <dcterms:modified xsi:type="dcterms:W3CDTF">2025-09-24T11:24:00Z</dcterms:modified>
</cp:coreProperties>
</file>